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CD2298" w14:textId="77777777" w:rsidR="000E2960" w:rsidRPr="00622493" w:rsidRDefault="000E2960" w:rsidP="000E2960">
      <w:pPr>
        <w:pStyle w:val="NoSpacing"/>
      </w:pPr>
      <w:r w:rsidRPr="00622493">
        <w:rPr>
          <w:noProof/>
          <w:u w:val="single"/>
        </w:rPr>
        <w:t>Philipp</w:t>
      </w:r>
      <w:r w:rsidRPr="00622493">
        <w:rPr>
          <w:u w:val="single"/>
        </w:rPr>
        <w:t xml:space="preserve"> </w:t>
      </w:r>
      <w:r w:rsidRPr="00622493">
        <w:rPr>
          <w:noProof/>
          <w:u w:val="single"/>
        </w:rPr>
        <w:t>at the NASTHE</w:t>
      </w:r>
      <w:r>
        <w:rPr>
          <w:noProof/>
        </w:rPr>
        <w:t xml:space="preserve">      (d.1425)</w:t>
      </w:r>
    </w:p>
    <w:p w14:paraId="78B4D956" w14:textId="4A91BD02" w:rsidR="000E2960" w:rsidRDefault="000E2960" w:rsidP="000E2960">
      <w:pPr>
        <w:pStyle w:val="NoSpacing"/>
        <w:rPr>
          <w:noProof/>
        </w:rPr>
      </w:pPr>
      <w:r>
        <w:t xml:space="preserve">of </w:t>
      </w:r>
      <w:r w:rsidR="002F4F4E">
        <w:t xml:space="preserve">Sandridge, </w:t>
      </w:r>
      <w:r>
        <w:rPr>
          <w:noProof/>
        </w:rPr>
        <w:t>Hertfordshire.</w:t>
      </w:r>
    </w:p>
    <w:p w14:paraId="274D80A3" w14:textId="634CBC43" w:rsidR="002F4F4E" w:rsidRDefault="002F4F4E" w:rsidP="000E2960">
      <w:pPr>
        <w:pStyle w:val="NoSpacing"/>
        <w:rPr>
          <w:noProof/>
        </w:rPr>
      </w:pPr>
    </w:p>
    <w:p w14:paraId="11DF4862" w14:textId="3DE89C9C" w:rsidR="002F4F4E" w:rsidRDefault="002F4F4E" w:rsidP="000E2960">
      <w:pPr>
        <w:pStyle w:val="NoSpacing"/>
        <w:rPr>
          <w:noProof/>
        </w:rPr>
      </w:pPr>
    </w:p>
    <w:p w14:paraId="1FCCF1AD" w14:textId="540CD688" w:rsidR="002F4F4E" w:rsidRDefault="002F4F4E" w:rsidP="000E2960">
      <w:pPr>
        <w:pStyle w:val="NoSpacing"/>
      </w:pPr>
      <w:r>
        <w:rPr>
          <w:noProof/>
        </w:rPr>
        <w:t>= Christine(q.v.).</w:t>
      </w:r>
    </w:p>
    <w:p w14:paraId="4D02BA51" w14:textId="6297EBC5" w:rsidR="000E2960" w:rsidRDefault="002F4F4E" w:rsidP="000E2960">
      <w:pPr>
        <w:pStyle w:val="NoSpacing"/>
      </w:pPr>
      <w:r>
        <w:t>(“Hertfordshire Genealogist and Antiquary” vol.1 p.68)</w:t>
      </w:r>
    </w:p>
    <w:p w14:paraId="793CC525" w14:textId="77777777" w:rsidR="002F4F4E" w:rsidRDefault="002F4F4E" w:rsidP="000E2960">
      <w:pPr>
        <w:pStyle w:val="NoSpacing"/>
      </w:pPr>
    </w:p>
    <w:p w14:paraId="7CB29BD9" w14:textId="77777777" w:rsidR="000E2960" w:rsidRDefault="000E2960" w:rsidP="000E2960">
      <w:pPr>
        <w:pStyle w:val="NoSpacing"/>
      </w:pPr>
    </w:p>
    <w:p w14:paraId="27BDBB0C" w14:textId="3B720EB1" w:rsidR="000E2960" w:rsidRDefault="000E2960" w:rsidP="000E2960">
      <w:pPr>
        <w:pStyle w:val="NoSpacing"/>
      </w:pPr>
      <w:r w:rsidRPr="00213225">
        <w:rPr>
          <w:noProof/>
        </w:rPr>
        <w:t>25 Nov</w:t>
      </w:r>
      <w:r>
        <w:rPr>
          <w:noProof/>
        </w:rPr>
        <w:t>.</w:t>
      </w:r>
      <w:r w:rsidRPr="00213225">
        <w:rPr>
          <w:noProof/>
        </w:rPr>
        <w:t>1425</w:t>
      </w:r>
      <w:r>
        <w:t xml:space="preserve">    He made his Will.  </w:t>
      </w:r>
      <w:r w:rsidR="002F4F4E">
        <w:t>(ibid.)</w:t>
      </w:r>
      <w:r>
        <w:tab/>
      </w:r>
      <w:r>
        <w:tab/>
      </w:r>
    </w:p>
    <w:p w14:paraId="34BD89CF" w14:textId="77777777" w:rsidR="000E2960" w:rsidRDefault="000E2960" w:rsidP="000E2960">
      <w:pPr>
        <w:pStyle w:val="NoSpacing"/>
        <w:ind w:firstLine="720"/>
      </w:pPr>
      <w:proofErr w:type="gramStart"/>
      <w:r w:rsidRPr="00213225">
        <w:rPr>
          <w:noProof/>
        </w:rPr>
        <w:t>1425</w:t>
      </w:r>
      <w:r>
        <w:t xml:space="preserve">  </w:t>
      </w:r>
      <w:r>
        <w:tab/>
      </w:r>
      <w:proofErr w:type="gramEnd"/>
      <w:r>
        <w:t xml:space="preserve">His Will was proved.  (ibid.)  </w:t>
      </w:r>
    </w:p>
    <w:p w14:paraId="665CAADB" w14:textId="77777777" w:rsidR="000E2960" w:rsidRDefault="000E2960" w:rsidP="000E2960">
      <w:pPr>
        <w:pStyle w:val="NoSpacing"/>
      </w:pPr>
    </w:p>
    <w:p w14:paraId="0C13798A" w14:textId="77777777" w:rsidR="000E2960" w:rsidRDefault="000E2960" w:rsidP="000E2960">
      <w:pPr>
        <w:pStyle w:val="NoSpacing"/>
      </w:pPr>
    </w:p>
    <w:p w14:paraId="622A5EC6" w14:textId="21AA65E2" w:rsidR="000E2960" w:rsidRDefault="000E2960" w:rsidP="000E2960">
      <w:pPr>
        <w:pStyle w:val="NoSpacing"/>
      </w:pPr>
      <w:r>
        <w:t>5 August 2014</w:t>
      </w:r>
    </w:p>
    <w:p w14:paraId="211350D1" w14:textId="5730BC43" w:rsidR="002F4F4E" w:rsidRDefault="002F4F4E" w:rsidP="000E2960">
      <w:pPr>
        <w:pStyle w:val="NoSpacing"/>
      </w:pPr>
      <w:r>
        <w:t>28 January 2021</w:t>
      </w:r>
    </w:p>
    <w:p w14:paraId="0E82C240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60E50" w14:textId="77777777" w:rsidR="000E2960" w:rsidRDefault="000E2960" w:rsidP="00920DE3">
      <w:pPr>
        <w:spacing w:after="0" w:line="240" w:lineRule="auto"/>
      </w:pPr>
      <w:r>
        <w:separator/>
      </w:r>
    </w:p>
  </w:endnote>
  <w:endnote w:type="continuationSeparator" w:id="0">
    <w:p w14:paraId="4388B47F" w14:textId="77777777" w:rsidR="000E2960" w:rsidRDefault="000E29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EB0E4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AC92C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9 August 2013</w:t>
    </w:r>
  </w:p>
  <w:p w14:paraId="62F49A6A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072A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2CF71" w14:textId="77777777" w:rsidR="000E2960" w:rsidRDefault="000E2960" w:rsidP="00920DE3">
      <w:pPr>
        <w:spacing w:after="0" w:line="240" w:lineRule="auto"/>
      </w:pPr>
      <w:r>
        <w:separator/>
      </w:r>
    </w:p>
  </w:footnote>
  <w:footnote w:type="continuationSeparator" w:id="0">
    <w:p w14:paraId="61B97B47" w14:textId="77777777" w:rsidR="000E2960" w:rsidRDefault="000E29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3CA7D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700D2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8D959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960"/>
    <w:rsid w:val="000E2960"/>
    <w:rsid w:val="00120749"/>
    <w:rsid w:val="002F4F4E"/>
    <w:rsid w:val="0050696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442F1"/>
  <w15:docId w15:val="{56A688EF-BECA-4E16-9C32-A6B5480E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8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2014-08-05T20:27:00Z</dcterms:created>
  <dcterms:modified xsi:type="dcterms:W3CDTF">2021-01-28T21:39:00Z</dcterms:modified>
</cp:coreProperties>
</file>